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106" w:rsidRDefault="00B51106" w:rsidP="00B51106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D71F98" w:rsidRPr="00B51106" w:rsidRDefault="00D71F98" w:rsidP="00B51106">
      <w:pPr>
        <w:spacing w:line="360" w:lineRule="auto"/>
        <w:ind w:firstLine="360"/>
        <w:jc w:val="center"/>
        <w:rPr>
          <w:b/>
          <w:sz w:val="28"/>
          <w:szCs w:val="28"/>
          <w:lang w:val="en-US"/>
        </w:rPr>
      </w:pPr>
      <w:r w:rsidRPr="00B51106">
        <w:rPr>
          <w:b/>
          <w:sz w:val="28"/>
          <w:szCs w:val="28"/>
        </w:rPr>
        <w:t>Купа „България“ – жени  26 – 28.02.2020 г.</w:t>
      </w:r>
      <w:r w:rsidR="00B51106">
        <w:rPr>
          <w:b/>
          <w:sz w:val="28"/>
          <w:szCs w:val="28"/>
        </w:rPr>
        <w:t xml:space="preserve"> </w:t>
      </w:r>
      <w:r w:rsidRPr="00B51106">
        <w:rPr>
          <w:b/>
          <w:sz w:val="28"/>
          <w:szCs w:val="28"/>
        </w:rPr>
        <w:t>гр. Русе</w:t>
      </w:r>
    </w:p>
    <w:p w:rsidR="00D71F98" w:rsidRPr="00B51106" w:rsidRDefault="00D71F98" w:rsidP="00D71F98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D71F98" w:rsidRPr="00B51106" w:rsidRDefault="00D71F98" w:rsidP="00D71F98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B51106">
        <w:rPr>
          <w:b/>
          <w:sz w:val="28"/>
          <w:szCs w:val="28"/>
        </w:rPr>
        <w:t>Отборно класиране</w:t>
      </w:r>
    </w:p>
    <w:p w:rsidR="00D71F98" w:rsidRDefault="00D71F98" w:rsidP="00D71F98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B51106" w:rsidRPr="00D71F98" w:rsidRDefault="00B51106" w:rsidP="00D71F98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1. Червен Бряг – 10т.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2. Русе – 8т.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3. Олимпия Разград – 8т.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4 – 5. ЦСКА – 8т.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Локомотив София – 8т.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6. Омуртаг – 5т.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7. Ивайло Маринов Варна – 5т.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8. НСА – 4т.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9. Локомотив Русе – 3т.</w:t>
      </w:r>
    </w:p>
    <w:p w:rsidR="00D71F98" w:rsidRPr="00B51106" w:rsidRDefault="00D71F98" w:rsidP="00D71F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B51106">
        <w:rPr>
          <w:b/>
          <w:sz w:val="24"/>
          <w:szCs w:val="24"/>
        </w:rPr>
        <w:t>10. Добрич – 1т.</w:t>
      </w:r>
    </w:p>
    <w:p w:rsidR="00D71F98" w:rsidRPr="00D71F98" w:rsidRDefault="00D71F98" w:rsidP="00D71F98">
      <w:pPr>
        <w:spacing w:line="360" w:lineRule="auto"/>
        <w:ind w:firstLine="360"/>
        <w:jc w:val="both"/>
        <w:rPr>
          <w:b/>
          <w:sz w:val="28"/>
          <w:szCs w:val="28"/>
        </w:rPr>
      </w:pPr>
      <w:bookmarkStart w:id="0" w:name="_GoBack"/>
      <w:bookmarkEnd w:id="0"/>
    </w:p>
    <w:p w:rsidR="00D71F98" w:rsidRPr="00D71F98" w:rsidRDefault="00D71F98" w:rsidP="00D71F98">
      <w:pPr>
        <w:spacing w:line="360" w:lineRule="auto"/>
        <w:jc w:val="both"/>
        <w:rPr>
          <w:b/>
          <w:sz w:val="28"/>
          <w:szCs w:val="28"/>
        </w:rPr>
      </w:pPr>
    </w:p>
    <w:p w:rsidR="00D71F98" w:rsidRPr="00D71F98" w:rsidRDefault="00D71F98" w:rsidP="00D71F98">
      <w:pPr>
        <w:spacing w:line="360" w:lineRule="auto"/>
        <w:jc w:val="both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9E2" w:rsidRDefault="009849E2" w:rsidP="00144764">
      <w:r>
        <w:separator/>
      </w:r>
    </w:p>
  </w:endnote>
  <w:endnote w:type="continuationSeparator" w:id="0">
    <w:p w:rsidR="009849E2" w:rsidRDefault="009849E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9E2" w:rsidRDefault="009849E2" w:rsidP="00144764">
      <w:r>
        <w:separator/>
      </w:r>
    </w:p>
  </w:footnote>
  <w:footnote w:type="continuationSeparator" w:id="0">
    <w:p w:rsidR="009849E2" w:rsidRDefault="009849E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4568C"/>
    <w:rsid w:val="000C0CB4"/>
    <w:rsid w:val="00144764"/>
    <w:rsid w:val="002A4A8E"/>
    <w:rsid w:val="00301B24"/>
    <w:rsid w:val="003302ED"/>
    <w:rsid w:val="003A6937"/>
    <w:rsid w:val="00455917"/>
    <w:rsid w:val="00570DB0"/>
    <w:rsid w:val="00576D0A"/>
    <w:rsid w:val="005A282E"/>
    <w:rsid w:val="0076018A"/>
    <w:rsid w:val="00853C82"/>
    <w:rsid w:val="00854AF4"/>
    <w:rsid w:val="00917784"/>
    <w:rsid w:val="009849E2"/>
    <w:rsid w:val="00B215F5"/>
    <w:rsid w:val="00B51106"/>
    <w:rsid w:val="00C73178"/>
    <w:rsid w:val="00CB5611"/>
    <w:rsid w:val="00D512D9"/>
    <w:rsid w:val="00D71F98"/>
    <w:rsid w:val="00D876C6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F9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F9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4</cp:revision>
  <dcterms:created xsi:type="dcterms:W3CDTF">2020-12-11T11:38:00Z</dcterms:created>
  <dcterms:modified xsi:type="dcterms:W3CDTF">2020-12-11T13:50:00Z</dcterms:modified>
</cp:coreProperties>
</file>